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D5FC2" w:rsidRDefault="005215B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02" w:history="1">
        <w:r w:rsidR="00FD5FC2" w:rsidRPr="00F301C0">
          <w:rPr>
            <w:rStyle w:val="aa"/>
          </w:rPr>
          <w:t>HH3C-FDMI-MIB</w:t>
        </w:r>
        <w:r w:rsidR="00FD5FC2">
          <w:rPr>
            <w:webHidden/>
          </w:rPr>
          <w:tab/>
        </w:r>
        <w:r w:rsidR="00FD5FC2">
          <w:rPr>
            <w:webHidden/>
          </w:rPr>
          <w:fldChar w:fldCharType="begin"/>
        </w:r>
        <w:r w:rsidR="00FD5FC2">
          <w:rPr>
            <w:webHidden/>
          </w:rPr>
          <w:instrText xml:space="preserve"> PAGEREF _Toc94098402 \h </w:instrText>
        </w:r>
        <w:r w:rsidR="00FD5FC2">
          <w:rPr>
            <w:webHidden/>
          </w:rPr>
        </w:r>
        <w:r w:rsidR="00FD5FC2">
          <w:rPr>
            <w:webHidden/>
          </w:rPr>
          <w:fldChar w:fldCharType="separate"/>
        </w:r>
        <w:r w:rsidR="00FD5FC2">
          <w:rPr>
            <w:webHidden/>
          </w:rPr>
          <w:t>2</w:t>
        </w:r>
        <w:r w:rsidR="00FD5FC2">
          <w:rPr>
            <w:webHidden/>
          </w:rPr>
          <w:fldChar w:fldCharType="end"/>
        </w:r>
      </w:hyperlink>
    </w:p>
    <w:p w:rsidR="00FD5FC2" w:rsidRDefault="00FD5FC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03" w:history="1">
        <w:r w:rsidRPr="00F301C0">
          <w:rPr>
            <w:rStyle w:val="aa"/>
          </w:rPr>
          <w:t>hh3cFdmiHbaInfoTable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D5FC2" w:rsidRDefault="00FD5FC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04" w:history="1">
        <w:r w:rsidRPr="00F301C0">
          <w:rPr>
            <w:rStyle w:val="aa"/>
          </w:rPr>
          <w:t>hh3cFdmiHbaPortTable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5215B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43F09" w:rsidRPr="008418BF" w:rsidRDefault="00343F09" w:rsidP="00343F09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999"/>
      <w:bookmarkStart w:id="2" w:name="_Toc94098402"/>
      <w:r w:rsidRPr="00343F09">
        <w:lastRenderedPageBreak/>
        <w:t>HH3C-</w:t>
      </w:r>
      <w:r w:rsidRPr="00343F09">
        <w:rPr>
          <w:rFonts w:hint="eastAsia"/>
        </w:rPr>
        <w:t>FDMI</w:t>
      </w:r>
      <w:r w:rsidRPr="00343F09">
        <w:t>-M</w:t>
      </w:r>
      <w:r w:rsidRPr="008418BF">
        <w:rPr>
          <w:bCs/>
        </w:rPr>
        <w:t>IB</w:t>
      </w:r>
      <w:bookmarkEnd w:id="1"/>
      <w:bookmarkEnd w:id="2"/>
      <w:r w:rsidRPr="008418BF">
        <w:rPr>
          <w:rFonts w:hint="eastAsia"/>
          <w:bCs/>
        </w:rPr>
        <w:t xml:space="preserve"> </w:t>
      </w:r>
    </w:p>
    <w:p w:rsidR="00343F09" w:rsidRPr="00343F09" w:rsidRDefault="00343F09" w:rsidP="00343F09">
      <w:r w:rsidRPr="00343F09">
        <w:t>This MIB module is for monitoring Fabric Device Management</w:t>
      </w:r>
      <w:r w:rsidRPr="00343F09">
        <w:rPr>
          <w:rFonts w:hint="eastAsia"/>
        </w:rPr>
        <w:t xml:space="preserve"> </w:t>
      </w:r>
      <w:r w:rsidRPr="00343F09">
        <w:t>Interface (FDMI) related entities.</w:t>
      </w:r>
    </w:p>
    <w:p w:rsidR="00343F09" w:rsidRPr="00B01393" w:rsidRDefault="00343F09" w:rsidP="00343F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99450921"/>
      <w:bookmarkStart w:id="4" w:name="_Toc328576390"/>
      <w:bookmarkStart w:id="5" w:name="_Toc397421000"/>
      <w:bookmarkStart w:id="6" w:name="_Toc94098403"/>
      <w:r w:rsidRPr="00C55F30">
        <w:t>hh3cFdmiHbaInfoTable</w:t>
      </w:r>
      <w:bookmarkEnd w:id="3"/>
      <w:bookmarkEnd w:id="4"/>
      <w:bookmarkEnd w:id="5"/>
      <w:bookmarkEnd w:id="6"/>
    </w:p>
    <w:p w:rsidR="00343F09" w:rsidRPr="00B84B86" w:rsidRDefault="00343F09" w:rsidP="00343F09">
      <w:pPr>
        <w:pStyle w:val="TableText"/>
        <w:kinsoku w:val="0"/>
        <w:textAlignment w:val="top"/>
        <w:rPr>
          <w:rFonts w:ascii="Helvetica" w:hAnsi="Helvetica" w:cs="Helvetica"/>
        </w:rPr>
      </w:pPr>
      <w:r w:rsidRPr="00B84B86">
        <w:rPr>
          <w:rFonts w:ascii="Helvetica" w:hAnsi="Helvetica" w:cs="Helvetica"/>
        </w:rPr>
        <w:t>OID of this table is: 1.3.6.1.4.1.25506.2.126.1.1.1.1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43F09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43F09" w:rsidRDefault="00343F0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C4971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43F09" w:rsidRDefault="00343F0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C4971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43F09" w:rsidRDefault="00343F0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C4971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43F09" w:rsidRDefault="00343F0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C4971">
              <w:rPr>
                <w:rFonts w:cs="Helvetica"/>
              </w:rPr>
              <w:t>Description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hh3cFdmiHbaInfoFabricIndex (</w:t>
            </w:r>
            <w:r w:rsidRPr="00B84B86">
              <w:rPr>
                <w:rFonts w:ascii="Helvetica" w:hAnsi="Helvetica" w:cs="Helvetica"/>
              </w:rPr>
              <w:t>1.3</w:t>
            </w:r>
            <w:r>
              <w:rPr>
                <w:rFonts w:ascii="Helvetica" w:hAnsi="Helvetica" w:cs="Helvetica"/>
              </w:rPr>
              <w:t>.6.1.4.1.25506.2.126.1.1.1.1.1)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hh3cFdmiHbaInfoId (</w:t>
            </w:r>
            <w:r w:rsidRPr="00B84B86">
              <w:rPr>
                <w:rFonts w:ascii="Helvetica" w:hAnsi="Helvetica" w:cs="Helvetica"/>
              </w:rPr>
              <w:t>1.3</w:t>
            </w:r>
            <w:r>
              <w:rPr>
                <w:rFonts w:ascii="Helvetica" w:hAnsi="Helvetica" w:cs="Helvetica"/>
              </w:rPr>
              <w:t>.6.1.4.1.25506.2.126.1.1.1.1.2)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hh3cFdmiHbaInfoNodeName (</w:t>
            </w:r>
            <w:r w:rsidRPr="00B84B86">
              <w:rPr>
                <w:rFonts w:ascii="Helvetica" w:hAnsi="Helvetica" w:cs="Helvetica"/>
              </w:rPr>
              <w:t>1.3</w:t>
            </w:r>
            <w:r>
              <w:rPr>
                <w:rFonts w:ascii="Helvetica" w:hAnsi="Helvetica" w:cs="Helvetica"/>
              </w:rPr>
              <w:t>.6.1.4.1.25506.2.126.1.1.1.1.3)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hh3cFdmiHbaInfoMfg (</w:t>
            </w:r>
            <w:r w:rsidRPr="00B84B86">
              <w:rPr>
                <w:rFonts w:ascii="Helvetica" w:hAnsi="Helvetica" w:cs="Helvetica"/>
              </w:rPr>
              <w:t>1.3.6.1.4.1.25506.2.126.1.1.1.1.4)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hh3cFdmiHbaInfoSn (</w:t>
            </w:r>
            <w:r w:rsidRPr="00B84B86">
              <w:rPr>
                <w:rFonts w:ascii="Helvetica" w:hAnsi="Helvetica" w:cs="Helvetica"/>
              </w:rPr>
              <w:t>1.3.6.1.4.1.25506.2.126.1.1.1.1.5)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hh3cFdmiHbaInfoModel (</w:t>
            </w:r>
            <w:r w:rsidRPr="00B84B86">
              <w:rPr>
                <w:rFonts w:ascii="Helvetica" w:hAnsi="Helvetica" w:cs="Helvetica"/>
              </w:rPr>
              <w:t>1.3.6.1.4.1.25506.2.126.1.1.1.1.6)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hh3cFdmiHbaInfoModelDescr (</w:t>
            </w:r>
            <w:r w:rsidRPr="00B84B86">
              <w:rPr>
                <w:rFonts w:ascii="Helvetica" w:hAnsi="Helvetica" w:cs="Helvetica"/>
              </w:rPr>
              <w:t>1.3.6.1.4.1.25506.2.126.1.1.1.1.7)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hh3cFdmiHbaInfoHwVer (</w:t>
            </w:r>
            <w:r w:rsidRPr="00B84B86">
              <w:rPr>
                <w:rFonts w:ascii="Helvetica" w:hAnsi="Helvetica" w:cs="Helvetica"/>
              </w:rPr>
              <w:t>1.3.6.1.4.1.25506.2.126.1.1.1.1.8)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hh3cFdmiHbaInfoDriverVer (</w:t>
            </w:r>
            <w:r w:rsidRPr="00B84B86">
              <w:rPr>
                <w:rFonts w:ascii="Helvetica" w:hAnsi="Helvetica" w:cs="Helvetica"/>
              </w:rPr>
              <w:t>1.3.6.1.4.1.25506.2.126.1.1.1.1.9)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hh3cFdmiHbaInfoOptROMVer (</w:t>
            </w:r>
            <w:r w:rsidRPr="00B84B86">
              <w:rPr>
                <w:rFonts w:ascii="Helvetica" w:hAnsi="Helvetica" w:cs="Helvetica"/>
              </w:rPr>
              <w:t>1.3.6.1.4.1.25506.2.126.1.1.1.1.10)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hh3cFdmiHbaInfoFwVer (</w:t>
            </w:r>
            <w:r w:rsidRPr="00B84B86">
              <w:rPr>
                <w:rFonts w:ascii="Helvetica" w:hAnsi="Helvetica" w:cs="Helvetica"/>
              </w:rPr>
              <w:t>1.3.6.1.4.1.25506.2.126.1.1.1.1.11)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hh3cFdmiHbaInfoOSInfo (</w:t>
            </w:r>
            <w:r w:rsidRPr="00B84B86">
              <w:rPr>
                <w:rFonts w:ascii="Helvetica" w:hAnsi="Helvetica" w:cs="Helvetica"/>
              </w:rPr>
              <w:t>1.3.6.1.4.1.25506.2.126.1.1.1.1.12)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hh3cFdmiHbaInfoMaxCTPayload (</w:t>
            </w:r>
            <w:r w:rsidRPr="00B84B86">
              <w:rPr>
                <w:rFonts w:ascii="Helvetica" w:hAnsi="Helvetica" w:cs="Helvetica"/>
              </w:rPr>
              <w:t>1.3.6.1.4.1.25506.2.126.1.1.1.1.13)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</w:tbl>
    <w:p w:rsidR="00343F09" w:rsidRDefault="00343F09" w:rsidP="00343F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28576391"/>
      <w:bookmarkStart w:id="8" w:name="_Toc397421001"/>
      <w:bookmarkStart w:id="9" w:name="_Toc94098404"/>
      <w:r w:rsidRPr="00C55F30">
        <w:t>hh3cFdmiHba</w:t>
      </w:r>
      <w:r>
        <w:rPr>
          <w:rFonts w:hint="eastAsia"/>
        </w:rPr>
        <w:t>Port</w:t>
      </w:r>
      <w:r w:rsidRPr="00C55F30">
        <w:t>Table</w:t>
      </w:r>
      <w:bookmarkEnd w:id="7"/>
      <w:bookmarkEnd w:id="8"/>
      <w:bookmarkEnd w:id="9"/>
      <w:r>
        <w:t xml:space="preserve"> </w:t>
      </w:r>
    </w:p>
    <w:p w:rsidR="00343F09" w:rsidRPr="00C920B1" w:rsidRDefault="00343F09" w:rsidP="00343F09">
      <w:pPr>
        <w:tabs>
          <w:tab w:val="left" w:pos="1806"/>
          <w:tab w:val="left" w:pos="2257"/>
          <w:tab w:val="left" w:pos="2709"/>
        </w:tabs>
      </w:pPr>
      <w:r>
        <w:t xml:space="preserve">OID of this table is: </w:t>
      </w:r>
      <w:r w:rsidRPr="00B1162D">
        <w:t>1.3.6.1.4.1.25506.2.</w:t>
      </w:r>
      <w:r>
        <w:t>126.</w:t>
      </w:r>
      <w:r w:rsidRPr="00B1162D">
        <w:t>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343F09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43F09" w:rsidRDefault="00343F09" w:rsidP="0091260D">
            <w:pPr>
              <w:pStyle w:val="TableHead"/>
              <w:widowControl/>
              <w:adjustRightInd/>
              <w:ind w:firstLine="361"/>
              <w:rPr>
                <w:rFonts w:cs="Helvetica"/>
              </w:rPr>
            </w:pPr>
            <w:r w:rsidRPr="00D51CB8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43F09" w:rsidRDefault="00343F09" w:rsidP="0091260D">
            <w:pPr>
              <w:pStyle w:val="TableHead"/>
              <w:widowControl/>
              <w:adjustRightInd/>
              <w:ind w:firstLine="361"/>
              <w:rPr>
                <w:rFonts w:cs="Helvetica"/>
              </w:rPr>
            </w:pPr>
            <w:r w:rsidRPr="00D51CB8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43F09" w:rsidRDefault="00343F09" w:rsidP="0091260D">
            <w:pPr>
              <w:pStyle w:val="TableHead"/>
              <w:widowControl/>
              <w:adjustRightInd/>
              <w:ind w:firstLine="361"/>
              <w:rPr>
                <w:rFonts w:cs="Helvetica"/>
              </w:rPr>
            </w:pPr>
            <w:r w:rsidRPr="00D51CB8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43F09" w:rsidRDefault="00343F09" w:rsidP="0091260D">
            <w:pPr>
              <w:pStyle w:val="TableHead"/>
              <w:widowControl/>
              <w:adjustRightInd/>
              <w:ind w:firstLine="361"/>
              <w:rPr>
                <w:rFonts w:cs="Helvetica"/>
              </w:rPr>
            </w:pPr>
            <w:r w:rsidRPr="00D51CB8">
              <w:rPr>
                <w:rFonts w:cs="Helvetica"/>
              </w:rPr>
              <w:t>Description</w:t>
            </w:r>
          </w:p>
        </w:tc>
      </w:tr>
      <w:tr w:rsidR="00343F0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hh3cFdmiHbaPortId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B84B86">
              <w:rPr>
                <w:rFonts w:ascii="Helvetica" w:hAnsi="Helvetica" w:cs="Helvetica"/>
              </w:rPr>
              <w:t>(1.3</w:t>
            </w:r>
            <w:r>
              <w:rPr>
                <w:rFonts w:ascii="Helvetica" w:hAnsi="Helvetica" w:cs="Helvetica"/>
              </w:rPr>
              <w:t>.6.1.4.1.25506.2.126.1.1.2.1.1)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lastRenderedPageBreak/>
              <w:t>hh3cFdmiHbaPortSupportedFC4Type (1.3.6.1.4.1.25506.2.126.1.1.2.1.2)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hh3cFdmiHbaPortSupportedSpeed (1.3.6.1.4.1.25506.2.126.1.1.2.1.3)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hh3cFdmiHbaPortCurrentSpeed</w:t>
            </w:r>
          </w:p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(1.3.6.1.4.1.25506.2.126.1.1.2.1.4)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hh3cFdmiHbaPortMaxFrameSize</w:t>
            </w:r>
          </w:p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(1.3.6.1.4.1.25506.2.126.1.1.2.1.5)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hh3cFdmiHbaPortOsDevName</w:t>
            </w:r>
          </w:p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(1.3.6.1.4.1.25506.2.126.1.1.2.1.6)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  <w:tr w:rsidR="00343F09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hh3cFdmiHbaPortHostName</w:t>
            </w:r>
          </w:p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(1.3.6.1.4.1.25506.2.126.1.1.2.1.7)</w:t>
            </w:r>
          </w:p>
        </w:tc>
        <w:tc>
          <w:tcPr>
            <w:tcW w:w="144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43F09" w:rsidRPr="00B84B86" w:rsidRDefault="00343F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84B86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712" w:rsidRDefault="006C3712">
      <w:r>
        <w:separator/>
      </w:r>
    </w:p>
  </w:endnote>
  <w:endnote w:type="continuationSeparator" w:id="0">
    <w:p w:rsidR="006C3712" w:rsidRDefault="006C3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215BC">
      <w:fldChar w:fldCharType="begin"/>
    </w:r>
    <w:r>
      <w:instrText>PAGE</w:instrText>
    </w:r>
    <w:r w:rsidR="005215BC">
      <w:fldChar w:fldCharType="separate"/>
    </w:r>
    <w:r w:rsidR="00FD5FC2">
      <w:rPr>
        <w:noProof/>
      </w:rPr>
      <w:t>1</w:t>
    </w:r>
    <w:r w:rsidR="005215B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D5FC2">
      <w:fldChar w:fldCharType="begin"/>
    </w:r>
    <w:r w:rsidR="00FD5FC2">
      <w:instrText xml:space="preserve"> NUMPAGES  \* Arabic  \* MERGEFORMAT </w:instrText>
    </w:r>
    <w:r w:rsidR="00FD5FC2">
      <w:fldChar w:fldCharType="separate"/>
    </w:r>
    <w:r w:rsidR="00FD5FC2">
      <w:rPr>
        <w:noProof/>
      </w:rPr>
      <w:t>3</w:t>
    </w:r>
    <w:r w:rsidR="00FD5FC2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712" w:rsidRDefault="006C3712">
      <w:r>
        <w:separator/>
      </w:r>
    </w:p>
  </w:footnote>
  <w:footnote w:type="continuationSeparator" w:id="0">
    <w:p w:rsidR="006C3712" w:rsidRDefault="006C3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43F09" w:rsidRPr="00343F09">
      <w:t xml:space="preserve"> HH3C-FDMI-MIB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3F09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15BC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3712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5FC2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43F0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43F0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43F0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43F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43F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43F0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43F0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0AC79-A6B3-4141-B0A5-F9E6C49C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205</Words>
  <Characters>2133</Characters>
  <Application>Microsoft Office Word</Application>
  <DocSecurity>0</DocSecurity>
  <Lines>142</Lines>
  <Paragraphs>123</Paragraphs>
  <ScaleCrop>false</ScaleCrop>
  <Company/>
  <LinksUpToDate>false</LinksUpToDate>
  <CharactersWithSpaces>2215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2022-01-26T06:04:00Z</dcterms:modified>
</cp:coreProperties>
</file>